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1FB" w14:textId="2AA89768" w:rsidR="000F7ECB" w:rsidRPr="00222D66" w:rsidRDefault="00AE59C6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E59C6">
        <w:rPr>
          <w:rFonts w:cs="Arial"/>
          <w:bCs/>
          <w:sz w:val="22"/>
        </w:rPr>
        <w:t>3GPP TSG-RAN Meeting #101</w:t>
      </w:r>
      <w:r w:rsidR="000F7ECB" w:rsidRPr="00222D66">
        <w:rPr>
          <w:rFonts w:cs="Arial"/>
          <w:bCs/>
          <w:sz w:val="22"/>
        </w:rPr>
        <w:tab/>
      </w:r>
      <w:r w:rsidRPr="00AE59C6">
        <w:rPr>
          <w:rFonts w:cs="Arial"/>
          <w:bCs/>
          <w:sz w:val="22"/>
        </w:rPr>
        <w:t>RP-232009</w:t>
      </w:r>
    </w:p>
    <w:p w14:paraId="37374B55" w14:textId="5D294497" w:rsidR="000F7ECB" w:rsidRPr="00DC278D" w:rsidRDefault="00AE59C6" w:rsidP="00AE59C6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AE59C6">
        <w:rPr>
          <w:rFonts w:cs="Arial"/>
          <w:bCs/>
          <w:sz w:val="22"/>
        </w:rPr>
        <w:t>Bangalore, India, September 11-15,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5274C6CD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AE59C6" w:rsidRPr="00AE59C6">
        <w:rPr>
          <w:rFonts w:ascii="Arial" w:hAnsi="Arial" w:cs="Arial"/>
          <w:b/>
        </w:rPr>
        <w:t>TS 38.355</w:t>
      </w:r>
      <w:r w:rsidR="00222D66" w:rsidRPr="00222D66">
        <w:rPr>
          <w:rFonts w:ascii="Arial" w:hAnsi="Arial" w:cs="Arial"/>
          <w:b/>
        </w:rPr>
        <w:t>, Version</w:t>
      </w:r>
      <w:r w:rsidR="00222D66" w:rsidRPr="00AE59C6">
        <w:rPr>
          <w:rFonts w:ascii="Arial" w:hAnsi="Arial" w:cs="Arial"/>
          <w:b/>
        </w:rPr>
        <w:t xml:space="preserve"> </w:t>
      </w:r>
      <w:r w:rsidR="00AE59C6" w:rsidRPr="00AE59C6">
        <w:rPr>
          <w:rFonts w:ascii="Arial" w:hAnsi="Arial" w:cs="Arial"/>
          <w:b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289F49EA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80EEB">
        <w:rPr>
          <w:rFonts w:ascii="Arial" w:hAnsi="Arial" w:cs="Arial"/>
          <w:b/>
          <w:color w:val="000000"/>
        </w:rPr>
        <w:t>Intel Corporation</w:t>
      </w:r>
    </w:p>
    <w:p w14:paraId="542A6E89" w14:textId="77777777" w:rsidR="00680EEB" w:rsidRDefault="00680EEB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C35E113" w14:textId="147F69E2" w:rsidR="00A03450" w:rsidRPr="00A03450" w:rsidRDefault="00A03450" w:rsidP="00A03450">
      <w:pPr>
        <w:spacing w:after="60"/>
        <w:ind w:left="1985" w:hanging="1985"/>
        <w:rPr>
          <w:rFonts w:ascii="Arial" w:hAnsi="Arial" w:cs="Arial"/>
          <w:b/>
        </w:rPr>
      </w:pPr>
      <w:r w:rsidRPr="00A03450">
        <w:rPr>
          <w:rFonts w:ascii="Arial" w:hAnsi="Arial" w:cs="Arial"/>
          <w:b/>
        </w:rPr>
        <w:t>Agenda item:</w:t>
      </w:r>
      <w:r w:rsidRPr="00A03450">
        <w:rPr>
          <w:rFonts w:ascii="Arial" w:hAnsi="Arial" w:cs="Arial"/>
          <w:b/>
        </w:rPr>
        <w:tab/>
      </w:r>
      <w:r w:rsidR="00E21863">
        <w:rPr>
          <w:rFonts w:ascii="Arial" w:hAnsi="Arial" w:cs="Arial"/>
          <w:b/>
        </w:rPr>
        <w:t>9.3.1.9</w:t>
      </w:r>
    </w:p>
    <w:p w14:paraId="6A088432" w14:textId="7C334763" w:rsidR="00A03450" w:rsidRPr="00A03450" w:rsidRDefault="00A03450" w:rsidP="00A03450">
      <w:pPr>
        <w:spacing w:after="60"/>
        <w:ind w:left="1985" w:hanging="1985"/>
        <w:rPr>
          <w:rFonts w:ascii="Arial" w:hAnsi="Arial" w:cs="Arial"/>
          <w:b/>
        </w:rPr>
      </w:pPr>
      <w:r w:rsidRPr="00A03450">
        <w:rPr>
          <w:rFonts w:ascii="Arial" w:hAnsi="Arial" w:cs="Arial"/>
          <w:b/>
        </w:rPr>
        <w:t>Release:</w:t>
      </w:r>
      <w:r w:rsidRPr="00A03450">
        <w:rPr>
          <w:rFonts w:ascii="Arial" w:hAnsi="Arial" w:cs="Arial"/>
          <w:b/>
        </w:rPr>
        <w:tab/>
      </w:r>
      <w:r w:rsidR="00E21863">
        <w:rPr>
          <w:rFonts w:ascii="Arial" w:hAnsi="Arial" w:cs="Arial"/>
          <w:b/>
        </w:rPr>
        <w:t>Rel-18</w:t>
      </w:r>
    </w:p>
    <w:p w14:paraId="63C45A63" w14:textId="2D6DD82F" w:rsidR="00A03450" w:rsidRPr="00A03450" w:rsidRDefault="00A03450" w:rsidP="00A03450">
      <w:pPr>
        <w:spacing w:after="60"/>
        <w:ind w:left="1985" w:hanging="1985"/>
        <w:rPr>
          <w:rFonts w:ascii="Arial" w:hAnsi="Arial" w:cs="Arial"/>
          <w:b/>
        </w:rPr>
      </w:pPr>
      <w:r w:rsidRPr="00A03450">
        <w:rPr>
          <w:rFonts w:ascii="Arial" w:hAnsi="Arial" w:cs="Arial"/>
          <w:b/>
        </w:rPr>
        <w:t>Work Item:</w:t>
      </w:r>
      <w:r w:rsidRPr="00A03450">
        <w:rPr>
          <w:rFonts w:ascii="Arial" w:hAnsi="Arial" w:cs="Arial"/>
          <w:b/>
        </w:rPr>
        <w:tab/>
      </w:r>
      <w:r w:rsidR="00360455" w:rsidRPr="00360455">
        <w:rPr>
          <w:rFonts w:ascii="Arial" w:hAnsi="Arial" w:cs="Arial"/>
          <w:b/>
        </w:rPr>
        <w:t>NR_pos_enh2</w:t>
      </w:r>
    </w:p>
    <w:p w14:paraId="5F2DC967" w14:textId="265D7D79" w:rsidR="00A03450" w:rsidRDefault="00A03450" w:rsidP="00A03450">
      <w:pPr>
        <w:spacing w:after="60"/>
        <w:ind w:left="1985" w:hanging="1985"/>
        <w:rPr>
          <w:rFonts w:ascii="Arial" w:hAnsi="Arial" w:cs="Arial"/>
          <w:b/>
        </w:rPr>
      </w:pPr>
      <w:r w:rsidRPr="00A03450">
        <w:rPr>
          <w:rFonts w:ascii="Arial" w:hAnsi="Arial" w:cs="Arial"/>
          <w:b/>
        </w:rPr>
        <w:t>Responsible WG:</w:t>
      </w:r>
      <w:r w:rsidRPr="00A03450">
        <w:rPr>
          <w:rFonts w:ascii="Arial" w:hAnsi="Arial" w:cs="Arial"/>
          <w:b/>
        </w:rPr>
        <w:tab/>
      </w:r>
      <w:r w:rsidR="00360455">
        <w:rPr>
          <w:rFonts w:ascii="Arial" w:hAnsi="Arial" w:cs="Arial"/>
          <w:b/>
        </w:rPr>
        <w:t>RAN</w:t>
      </w:r>
      <w:r w:rsidR="00F43294">
        <w:rPr>
          <w:rFonts w:ascii="Arial" w:hAnsi="Arial" w:cs="Arial"/>
          <w:b/>
        </w:rPr>
        <w:t>2</w:t>
      </w:r>
    </w:p>
    <w:p w14:paraId="5B99D8CA" w14:textId="77777777" w:rsidR="00A03450" w:rsidRDefault="00A03450" w:rsidP="00A03450">
      <w:pPr>
        <w:spacing w:after="60"/>
        <w:ind w:left="1985" w:hanging="1985"/>
        <w:rPr>
          <w:rFonts w:ascii="Arial" w:hAnsi="Arial" w:cs="Arial"/>
          <w:b/>
        </w:rPr>
      </w:pPr>
    </w:p>
    <w:p w14:paraId="5FA25CC6" w14:textId="01E3680F" w:rsidR="00F43294" w:rsidRPr="00222D66" w:rsidRDefault="00222D66" w:rsidP="00A0345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59C6">
        <w:rPr>
          <w:rFonts w:ascii="Arial" w:hAnsi="Arial" w:cs="Arial"/>
          <w:b/>
          <w:color w:val="000000"/>
        </w:rPr>
        <w:t>Information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2D8DA154" w:rsidR="0045428D" w:rsidRDefault="00AE59C6" w:rsidP="00AE59C6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TS 38.355 (</w:t>
      </w:r>
      <w:r w:rsidRPr="00AE59C6">
        <w:rPr>
          <w:color w:val="000000"/>
          <w:sz w:val="24"/>
        </w:rPr>
        <w:t>NR</w:t>
      </w:r>
      <w:r>
        <w:rPr>
          <w:color w:val="000000"/>
          <w:sz w:val="24"/>
        </w:rPr>
        <w:t xml:space="preserve"> </w:t>
      </w:r>
      <w:r w:rsidRPr="00AE59C6">
        <w:rPr>
          <w:color w:val="000000"/>
          <w:sz w:val="24"/>
        </w:rPr>
        <w:t>SLPP specification</w:t>
      </w:r>
      <w:r>
        <w:rPr>
          <w:color w:val="000000"/>
          <w:sz w:val="24"/>
        </w:rPr>
        <w:t>), Version 1.0.0 is provided for information.</w:t>
      </w:r>
    </w:p>
    <w:p w14:paraId="3CBC6B85" w14:textId="34057F1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AE59C6" w:rsidRPr="00AE59C6">
        <w:rPr>
          <w:b/>
          <w:sz w:val="24"/>
        </w:rPr>
        <w:t>RAN</w:t>
      </w:r>
      <w:r w:rsidRPr="00AE59C6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AE59C6" w:rsidRPr="00AE59C6">
        <w:rPr>
          <w:b/>
          <w:sz w:val="24"/>
        </w:rPr>
        <w:t>101</w:t>
      </w:r>
    </w:p>
    <w:p w14:paraId="2375AE5A" w14:textId="3F2DC4DD" w:rsidR="0045428D" w:rsidRDefault="00AE59C6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This is the first presentation to RAN.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667382" w14:textId="77777777" w:rsidR="00DB7941" w:rsidRDefault="00DB7941" w:rsidP="00DB7941">
      <w:r w:rsidRPr="0032564B">
        <w:t>The main outstanding issues are related to the following topics:</w:t>
      </w:r>
    </w:p>
    <w:p w14:paraId="3EE05EBD" w14:textId="7E68A04B" w:rsidR="00EE278A" w:rsidRDefault="00E21E86" w:rsidP="00EE278A">
      <w:pPr>
        <w:numPr>
          <w:ilvl w:val="0"/>
          <w:numId w:val="8"/>
        </w:numPr>
      </w:pPr>
      <w:r>
        <w:t>S</w:t>
      </w:r>
      <w:r w:rsidR="00EE278A">
        <w:t xml:space="preserve">ession </w:t>
      </w:r>
      <w:proofErr w:type="gramStart"/>
      <w:r w:rsidR="00EE278A">
        <w:t>handling;</w:t>
      </w:r>
      <w:proofErr w:type="gramEnd"/>
    </w:p>
    <w:p w14:paraId="48B3ECF0" w14:textId="7DA766D7" w:rsidR="00EE278A" w:rsidRDefault="00EE278A" w:rsidP="00EE278A">
      <w:pPr>
        <w:numPr>
          <w:ilvl w:val="0"/>
          <w:numId w:val="8"/>
        </w:numPr>
      </w:pPr>
      <w:r>
        <w:t xml:space="preserve">Layer 1 parameters have not been </w:t>
      </w:r>
      <w:proofErr w:type="gramStart"/>
      <w:r>
        <w:t>implemented;</w:t>
      </w:r>
      <w:proofErr w:type="gramEnd"/>
    </w:p>
    <w:p w14:paraId="39959DA9" w14:textId="1A214244" w:rsidR="00EE278A" w:rsidRDefault="00EE278A" w:rsidP="00EE278A">
      <w:pPr>
        <w:numPr>
          <w:ilvl w:val="0"/>
          <w:numId w:val="8"/>
        </w:numPr>
      </w:pPr>
      <w:r>
        <w:t xml:space="preserve">UE </w:t>
      </w:r>
      <w:proofErr w:type="gramStart"/>
      <w:r>
        <w:t>capabilities;</w:t>
      </w:r>
      <w:proofErr w:type="gramEnd"/>
    </w:p>
    <w:p w14:paraId="01F1E54E" w14:textId="6E8470B1" w:rsidR="00EE278A" w:rsidRDefault="00EE278A" w:rsidP="00EE278A">
      <w:pPr>
        <w:numPr>
          <w:ilvl w:val="0"/>
          <w:numId w:val="8"/>
        </w:numPr>
      </w:pPr>
      <w:r>
        <w:t xml:space="preserve">ASN.1 </w:t>
      </w:r>
      <w:r w:rsidR="002656AC">
        <w:t>handling</w:t>
      </w:r>
      <w:r>
        <w:t xml:space="preserve">, </w:t>
      </w:r>
      <w:proofErr w:type="gramStart"/>
      <w:r>
        <w:t>e.g.</w:t>
      </w:r>
      <w:proofErr w:type="gramEnd"/>
      <w:r>
        <w:t xml:space="preserve"> Need code, setup/release, delta signalling, full configuration;</w:t>
      </w:r>
    </w:p>
    <w:p w14:paraId="69E4203F" w14:textId="054B2115" w:rsidR="002656AC" w:rsidRDefault="002656AC" w:rsidP="00EE278A">
      <w:pPr>
        <w:numPr>
          <w:ilvl w:val="0"/>
          <w:numId w:val="8"/>
        </w:numPr>
      </w:pPr>
      <w:r>
        <w:t xml:space="preserve">ASN.1 structure, </w:t>
      </w:r>
      <w:proofErr w:type="gramStart"/>
      <w:r>
        <w:t>e.g.</w:t>
      </w:r>
      <w:proofErr w:type="gramEnd"/>
      <w:r>
        <w:t xml:space="preserve"> how to group IEs;</w:t>
      </w:r>
    </w:p>
    <w:p w14:paraId="20E83126" w14:textId="22A0C298" w:rsidR="00AE59C6" w:rsidRPr="00DB7941" w:rsidRDefault="00AE59C6" w:rsidP="00DB7941">
      <w:r w:rsidRPr="00DB7941">
        <w:t>Expected completion date for the outstanding issues is December 2023.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6FBE4B62" w:rsidR="0045428D" w:rsidRDefault="00AE59C6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1896F4C9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756409B7" w14:textId="76BBC2DB" w:rsidR="0053045D" w:rsidRPr="0045428D" w:rsidRDefault="0053045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53045D">
        <w:rPr>
          <w:sz w:val="16"/>
          <w:szCs w:val="16"/>
        </w:rPr>
        <w:t xml:space="preserve">2015-02-01: more information added to the </w:t>
      </w:r>
      <w:proofErr w:type="gramStart"/>
      <w:r w:rsidRPr="0053045D">
        <w:rPr>
          <w:sz w:val="16"/>
          <w:szCs w:val="16"/>
        </w:rPr>
        <w:t>header</w:t>
      </w:r>
      <w:proofErr w:type="gramEnd"/>
    </w:p>
    <w:sectPr w:rsidR="0053045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E64EA7"/>
    <w:multiLevelType w:val="hybridMultilevel"/>
    <w:tmpl w:val="A81A9D8E"/>
    <w:lvl w:ilvl="0" w:tplc="63AAFAC2"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4737193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D7B18"/>
    <w:rsid w:val="000F7ECB"/>
    <w:rsid w:val="001C5CEB"/>
    <w:rsid w:val="00201520"/>
    <w:rsid w:val="00222D66"/>
    <w:rsid w:val="002656AC"/>
    <w:rsid w:val="002B09A1"/>
    <w:rsid w:val="00360455"/>
    <w:rsid w:val="0045428D"/>
    <w:rsid w:val="0053045D"/>
    <w:rsid w:val="005B4293"/>
    <w:rsid w:val="005D72AD"/>
    <w:rsid w:val="00680EEB"/>
    <w:rsid w:val="00762D97"/>
    <w:rsid w:val="00802611"/>
    <w:rsid w:val="00A03450"/>
    <w:rsid w:val="00AE59C6"/>
    <w:rsid w:val="00CC358C"/>
    <w:rsid w:val="00DB7941"/>
    <w:rsid w:val="00DC278D"/>
    <w:rsid w:val="00E21863"/>
    <w:rsid w:val="00E21E86"/>
    <w:rsid w:val="00E946E4"/>
    <w:rsid w:val="00EE278A"/>
    <w:rsid w:val="00F4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680EEB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bb68e84a-79f1-40e2-8fa4-eef56fb571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E365D4B25D8A4C96DF9F125DC217C7" ma:contentTypeVersion="13" ma:contentTypeDescription="Create a new document." ma:contentTypeScope="" ma:versionID="3fc36e734e524452ae7657fb7ac36955">
  <xsd:schema xmlns:xsd="http://www.w3.org/2001/XMLSchema" xmlns:xs="http://www.w3.org/2001/XMLSchema" xmlns:p="http://schemas.microsoft.com/office/2006/metadata/properties" xmlns:ns2="bb68e84a-79f1-40e2-8fa4-eef56fb57167" xmlns:ns3="a7bc6c04-a6f3-4b85-abcc-278c78dc556b" xmlns:ns4="55203b47-d1d7-4393-ae6d-8c2601aa5758" targetNamespace="http://schemas.microsoft.com/office/2006/metadata/properties" ma:root="true" ma:fieldsID="eeaed809ab1afe0d3aeb36babe83f1c1" ns2:_="" ns3:_="" ns4:_="">
    <xsd:import namespace="bb68e84a-79f1-40e2-8fa4-eef56fb57167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8e84a-79f1-40e2-8fa4-eef56fb57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02553B-1A17-40DA-9B9E-EC855DC007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DEF140-58E6-408E-ACED-9169588836DB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bb68e84a-79f1-40e2-8fa4-eef56fb57167"/>
  </ds:schemaRefs>
</ds:datastoreItem>
</file>

<file path=customXml/itemProps3.xml><?xml version="1.0" encoding="utf-8"?>
<ds:datastoreItem xmlns:ds="http://schemas.openxmlformats.org/officeDocument/2006/customXml" ds:itemID="{1600F98E-B0D4-4924-8931-C8D525582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8e84a-79f1-40e2-8fa4-eef56fb57167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Yi (Intel)</cp:lastModifiedBy>
  <cp:revision>17</cp:revision>
  <dcterms:created xsi:type="dcterms:W3CDTF">2023-03-21T08:40:00Z</dcterms:created>
  <dcterms:modified xsi:type="dcterms:W3CDTF">2023-09-04T05:35:00Z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0x010100A1E365D4B25D8A4C96DF9F125DC217C7</vt:lpwstr>
  </property>
  <property fmtid="{D5CDD505-2E9C-101B-9397-08002B2CF9AE}" pid="3" name="MediaServiceImageTags">
    <vt:lpwstr/>
  </property>
</Properties>
</file>